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Pr="0048460C" w:rsidRDefault="00034F6D" w:rsidP="00713EC9">
      <w:pPr>
        <w:ind w:left="2160" w:firstLine="720"/>
        <w:rPr>
          <w:b/>
          <w:sz w:val="32"/>
          <w:lang w:val="bg-BG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48460C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48460C">
        <w:rPr>
          <w:lang w:val="bg-BG"/>
        </w:rPr>
        <w:t xml:space="preserve"> </w:t>
      </w:r>
      <w:r w:rsidR="00454CDE" w:rsidRPr="0048460C">
        <w:rPr>
          <w:b/>
          <w:lang w:val="bg-BG"/>
        </w:rPr>
        <w:t>№</w:t>
      </w:r>
      <w:r w:rsidR="0048460C" w:rsidRPr="0048460C">
        <w:rPr>
          <w:b/>
          <w:lang w:val="bg-BG"/>
        </w:rPr>
        <w:t xml:space="preserve">  ПО – 09 – 728 - 1</w:t>
      </w:r>
    </w:p>
    <w:p w:rsidR="00454CDE" w:rsidRPr="00CE78CA" w:rsidRDefault="0048460C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9E2BCE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312A59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AB4C93">
        <w:rPr>
          <w:sz w:val="26"/>
          <w:szCs w:val="26"/>
          <w:lang w:val="bg-BG"/>
        </w:rPr>
        <w:t>ПО-09-213/05.08.2019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Pr="00034F6D" w:rsidRDefault="00034F6D" w:rsidP="005E5F37">
      <w:pPr>
        <w:ind w:firstLine="708"/>
        <w:jc w:val="both"/>
        <w:rPr>
          <w:sz w:val="26"/>
          <w:szCs w:val="26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034F6D" w:rsidRPr="00034F6D" w:rsidRDefault="00034F6D" w:rsidP="008F3A6E">
      <w:pPr>
        <w:ind w:firstLine="709"/>
        <w:jc w:val="center"/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33164B">
        <w:rPr>
          <w:lang w:val="bg-BG"/>
        </w:rPr>
        <w:t>Трудовец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33164B">
        <w:rPr>
          <w:lang w:val="bg-BG"/>
        </w:rPr>
        <w:t>73256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23634D">
        <w:t>9</w:t>
      </w:r>
      <w:r w:rsidR="00EE2FF9" w:rsidRPr="00CE78CA">
        <w:rPr>
          <w:lang w:val="bg-BG"/>
        </w:rPr>
        <w:t xml:space="preserve"> – 20</w:t>
      </w:r>
      <w:r w:rsidR="0023634D"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0"/>
        <w:gridCol w:w="960"/>
        <w:gridCol w:w="960"/>
        <w:gridCol w:w="975"/>
        <w:gridCol w:w="960"/>
        <w:gridCol w:w="960"/>
        <w:gridCol w:w="996"/>
      </w:tblGrid>
      <w:tr w:rsidR="0023634D" w:rsidRPr="0023634D" w:rsidTr="0023634D">
        <w:trPr>
          <w:trHeight w:val="480"/>
        </w:trPr>
        <w:tc>
          <w:tcPr>
            <w:tcW w:w="3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23634D" w:rsidRPr="0023634D" w:rsidTr="0023634D">
        <w:trPr>
          <w:trHeight w:val="975"/>
        </w:trPr>
        <w:tc>
          <w:tcPr>
            <w:tcW w:w="3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34D" w:rsidRPr="0023634D" w:rsidRDefault="0023634D" w:rsidP="002363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32.02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8.99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56.00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АДИ-МИ-2003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565.758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49.478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1187.48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24.950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115.78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ВАТ КЪМПАНИ ЛТД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150.566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238.79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60.89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37.89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ДИМСОЛ 2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351.095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38.281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918.75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636.15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ИНФОМЕТЕОР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301.954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49.984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1199.63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149.42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72.56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65.00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60.07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14.58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13.55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44.02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КАМЕНОВ 87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306.557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78.587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1886.08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ПАУЛОВНИЯ.БГ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37.600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227.02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26.19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ФАНТЕ АГРО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567149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33.705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52.40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72.56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35.57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35.51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МАРИНОВ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243.649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34.137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819.29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46.14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28.86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23.63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9.07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ДОБРИН ДАКОВ ТОМОВСКИ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133.735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31.392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753.41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362.94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236.25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184.91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51.44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270.194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59.196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1420.72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80.64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49.21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11.51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32.14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ЕЛИНКА ДИМИТРОВА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36.719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25.119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602.85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84.24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74.35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15.00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10.55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535085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58.11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45.39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7.63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21.86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28.11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26.55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26.21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26.21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88.99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34.20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63.65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563070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35.57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27.68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25.92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528085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64.54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13.03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8.45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8.21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569122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16.57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4.07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523249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62.20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545129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38.93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34.79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34.90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29.25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106.44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73.27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36.35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35.37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23.58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ЗК "ТРУДОВЕЦ"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527249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4202.804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359.449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8626.78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ИВАН ДИМИТРОВ БАБИНСКИ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lastRenderedPageBreak/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43.21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566157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МАЛИНА АНГЕЛОВА МАЛЧЕВА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99.932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104.75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49.33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134.11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23.27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МАРИН ТОДОРОВ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121.872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24.194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580.66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74.88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60.16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47.76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16.07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112.32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4.68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57.58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56.16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50.52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44.86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30.41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МИРЕЛА НИКОЛАЕВА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526234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166.854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49.707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1192.96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ПАВЕЛ ИВАНОВ ВУТОВ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0.00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67.98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45.85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26.82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25.82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23.33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21.67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18.25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9.89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9.11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8.05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7.79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108.25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65.52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52.42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17.93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28.14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НИКОЛОВ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76.811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39.800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955.20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114.53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27.99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12.19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77.73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43.01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36.00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35.87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19.47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18.27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17.40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14.98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8.84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107.05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37.14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10.74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ТИХОМИР ТРИФОНОВ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89.336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36.873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884.96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48.65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31.94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49.03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47.33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89.64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17.86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17.04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11.10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7.80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44.22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35.54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10.97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93.60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62.70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49.14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42.22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18.63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ТОДОР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146.989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38.259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918.23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18.72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7.23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ТОНИ МАРИНОВ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560037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95.594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35.31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539022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34.02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27.51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24.17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6.81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37.06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36.15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24.34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21.32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19.30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17.73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14.60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13.59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9.36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549053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37.44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35.24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28.49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540055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15.65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130.08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71.97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55.88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39.72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22.38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21.96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20.07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3.56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16.31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14.62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3.12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52.58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31.88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12.53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41.48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37.50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1.79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21.47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15.18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9.18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0.29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9.57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ЯНИС ИВОВ КАМЕНОВ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sz w:val="20"/>
                <w:szCs w:val="20"/>
                <w:lang w:val="bg-BG" w:eastAsia="bg-BG"/>
              </w:rPr>
              <w:t>9.56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86.561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45.863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1100.71</w:t>
            </w:r>
          </w:p>
        </w:tc>
      </w:tr>
      <w:tr w:rsidR="0023634D" w:rsidRPr="0023634D" w:rsidTr="0023634D">
        <w:trPr>
          <w:trHeight w:val="25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7554.953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994.371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4D" w:rsidRPr="0023634D" w:rsidRDefault="0023634D" w:rsidP="002363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23634D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23864.97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33164B">
        <w:rPr>
          <w:lang w:val="ru-RU"/>
        </w:rPr>
        <w:t>Трудовец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74690" w:rsidRDefault="00A74690" w:rsidP="00713EC9">
      <w:pPr>
        <w:jc w:val="both"/>
        <w:rPr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48460C">
        <w:rPr>
          <w:b/>
          <w:lang w:val="bg-BG"/>
        </w:rPr>
        <w:t xml:space="preserve"> 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A74690" w:rsidRPr="00CE78CA" w:rsidRDefault="00A74690" w:rsidP="00F06BC9">
      <w:pPr>
        <w:rPr>
          <w:i/>
          <w:lang w:val="bg-BG"/>
        </w:rPr>
      </w:pPr>
    </w:p>
    <w:sectPr w:rsidR="00A74690" w:rsidRPr="00CE78CA" w:rsidSect="008A40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418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203" w:rsidRDefault="00963203">
      <w:r>
        <w:separator/>
      </w:r>
    </w:p>
  </w:endnote>
  <w:endnote w:type="continuationSeparator" w:id="0">
    <w:p w:rsidR="00963203" w:rsidRDefault="0096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8460C">
      <w:rPr>
        <w:rStyle w:val="PageNumber"/>
        <w:noProof/>
        <w:sz w:val="18"/>
      </w:rPr>
      <w:t>115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203" w:rsidRDefault="00963203">
      <w:r>
        <w:separator/>
      </w:r>
    </w:p>
  </w:footnote>
  <w:footnote w:type="continuationSeparator" w:id="0">
    <w:p w:rsidR="00963203" w:rsidRDefault="0096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711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34D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07648"/>
    <w:rsid w:val="00312A59"/>
    <w:rsid w:val="003140CD"/>
    <w:rsid w:val="00325630"/>
    <w:rsid w:val="0033164B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10B0C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8460C"/>
    <w:rsid w:val="00496975"/>
    <w:rsid w:val="004A35CC"/>
    <w:rsid w:val="004B10BF"/>
    <w:rsid w:val="004C3144"/>
    <w:rsid w:val="004C4B62"/>
    <w:rsid w:val="004E31E0"/>
    <w:rsid w:val="004E5FF6"/>
    <w:rsid w:val="004F576B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65394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0C31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14FC5"/>
    <w:rsid w:val="00923FC0"/>
    <w:rsid w:val="00931B42"/>
    <w:rsid w:val="00936425"/>
    <w:rsid w:val="00945150"/>
    <w:rsid w:val="00946D85"/>
    <w:rsid w:val="00956CD8"/>
    <w:rsid w:val="00963203"/>
    <w:rsid w:val="00974546"/>
    <w:rsid w:val="009803EE"/>
    <w:rsid w:val="00981B9B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2BCE"/>
    <w:rsid w:val="009E7D8E"/>
    <w:rsid w:val="009F2A96"/>
    <w:rsid w:val="00A23BFD"/>
    <w:rsid w:val="00A2419F"/>
    <w:rsid w:val="00A36C2A"/>
    <w:rsid w:val="00A513B1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4C93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791E"/>
    <w:rsid w:val="00DD52F7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E4CDF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48093C"/>
  <w15:docId w15:val="{ABEC3ABE-6EAE-47CC-B39D-9A3982D8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8">
    <w:name w:val="xl108"/>
    <w:basedOn w:val="Normal"/>
    <w:rsid w:val="00914F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9">
    <w:name w:val="xl109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0">
    <w:name w:val="xl110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1">
    <w:name w:val="xl111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2">
    <w:name w:val="xl112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3">
    <w:name w:val="xl113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4">
    <w:name w:val="xl114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5">
    <w:name w:val="xl115"/>
    <w:basedOn w:val="Normal"/>
    <w:rsid w:val="00914FC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16">
    <w:name w:val="xl116"/>
    <w:basedOn w:val="Normal"/>
    <w:rsid w:val="00914FC5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7">
    <w:name w:val="xl117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8">
    <w:name w:val="xl118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9">
    <w:name w:val="xl119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20">
    <w:name w:val="xl120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1">
    <w:name w:val="xl121"/>
    <w:basedOn w:val="Normal"/>
    <w:rsid w:val="00914F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2">
    <w:name w:val="xl122"/>
    <w:basedOn w:val="Normal"/>
    <w:rsid w:val="00914F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3">
    <w:name w:val="xl123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4">
    <w:name w:val="xl124"/>
    <w:basedOn w:val="Normal"/>
    <w:rsid w:val="00914F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6">
    <w:name w:val="xl106"/>
    <w:basedOn w:val="Normal"/>
    <w:rsid w:val="0023634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7">
    <w:name w:val="xl107"/>
    <w:basedOn w:val="Normal"/>
    <w:rsid w:val="00236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8CF6-8B35-418C-B2BB-0EEF1EB4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116</Pages>
  <Words>36965</Words>
  <Characters>210706</Characters>
  <Application>Microsoft Office Word</Application>
  <DocSecurity>0</DocSecurity>
  <Lines>1755</Lines>
  <Paragraphs>494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2016-09-16T10:47:00Z</cp:lastPrinted>
  <dcterms:created xsi:type="dcterms:W3CDTF">2019-10-04T10:31:00Z</dcterms:created>
  <dcterms:modified xsi:type="dcterms:W3CDTF">2019-10-04T10:32:00Z</dcterms:modified>
</cp:coreProperties>
</file>